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北京市大兴区黄村镇财政科室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——内部审计服务费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项目申报单位（科室）：财政科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项目申报单位盖章（科室）：财政科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内部审计服务费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财政科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北京市大兴区黄村镇人民政府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安波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69254399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对黄村镇属企事业单位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财务、经营状况、固定资产管理、资金往来等情况进行审计，确保各单位财务规范、透明。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内部审计服务费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13F5E74"/>
    <w:rsid w:val="13F73D10"/>
    <w:rsid w:val="1B932F44"/>
    <w:rsid w:val="1ECC54F7"/>
    <w:rsid w:val="28C4038A"/>
    <w:rsid w:val="2F471EE1"/>
    <w:rsid w:val="308113CB"/>
    <w:rsid w:val="34B53ED7"/>
    <w:rsid w:val="460624BA"/>
    <w:rsid w:val="4F815F87"/>
    <w:rsid w:val="54F9326F"/>
    <w:rsid w:val="59467262"/>
    <w:rsid w:val="625005B0"/>
    <w:rsid w:val="651C2939"/>
    <w:rsid w:val="6D535020"/>
    <w:rsid w:val="70FF280B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2024-08-30T07:25:08Z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